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73"/>
      </w:tblGrid>
      <w:tr w:rsidR="008F497C" w:rsidRPr="00172F69" w14:paraId="12FEC162" w14:textId="77777777" w:rsidTr="009A7B5C">
        <w:trPr>
          <w:cantSplit/>
          <w:trHeight w:val="419"/>
        </w:trPr>
        <w:tc>
          <w:tcPr>
            <w:tcW w:w="9673" w:type="dxa"/>
          </w:tcPr>
          <w:p w14:paraId="12F32D0C" w14:textId="1D9A890F" w:rsidR="00CC3049" w:rsidRPr="00172F69" w:rsidRDefault="00762B8F" w:rsidP="00CC3049">
            <w:pPr>
              <w:tabs>
                <w:tab w:val="center" w:pos="4153"/>
                <w:tab w:val="right" w:pos="8306"/>
              </w:tabs>
              <w:spacing w:after="120"/>
              <w:jc w:val="right"/>
              <w:rPr>
                <w:sz w:val="18"/>
                <w:szCs w:val="18"/>
              </w:rPr>
            </w:pPr>
            <w:r w:rsidRPr="00172F69">
              <w:rPr>
                <w:sz w:val="18"/>
                <w:szCs w:val="18"/>
              </w:rPr>
              <w:t>Приложение №______ к договору поставк</w:t>
            </w:r>
            <w:r w:rsidR="00015D75">
              <w:rPr>
                <w:sz w:val="18"/>
                <w:szCs w:val="18"/>
              </w:rPr>
              <w:t>и</w:t>
            </w:r>
            <w:r w:rsidR="00CC3049">
              <w:rPr>
                <w:sz w:val="18"/>
                <w:szCs w:val="18"/>
              </w:rPr>
              <w:t xml:space="preserve"> </w:t>
            </w:r>
            <w:r w:rsidR="00CC3049" w:rsidRPr="00CC3049">
              <w:rPr>
                <w:sz w:val="18"/>
                <w:szCs w:val="18"/>
              </w:rPr>
              <w:t>/</w:t>
            </w:r>
            <w:proofErr w:type="spellStart"/>
            <w:r w:rsidR="00CC3049">
              <w:rPr>
                <w:sz w:val="18"/>
                <w:szCs w:val="18"/>
              </w:rPr>
              <w:t>Ж</w:t>
            </w:r>
            <w:r w:rsidR="00CC3049" w:rsidRPr="00DA1960">
              <w:rPr>
                <w:sz w:val="18"/>
                <w:szCs w:val="18"/>
              </w:rPr>
              <w:t>еткізілім</w:t>
            </w:r>
            <w:proofErr w:type="spellEnd"/>
            <w:r w:rsidR="00CC3049" w:rsidRPr="00DA1960">
              <w:rPr>
                <w:sz w:val="18"/>
                <w:szCs w:val="18"/>
              </w:rPr>
              <w:t xml:space="preserve"> </w:t>
            </w:r>
            <w:proofErr w:type="spellStart"/>
            <w:r w:rsidR="00CC3049" w:rsidRPr="00DA1960">
              <w:rPr>
                <w:sz w:val="18"/>
                <w:szCs w:val="18"/>
              </w:rPr>
              <w:t>шартына</w:t>
            </w:r>
            <w:proofErr w:type="spellEnd"/>
            <w:r w:rsidR="00CC3049" w:rsidRPr="00DA1960">
              <w:rPr>
                <w:sz w:val="18"/>
                <w:szCs w:val="18"/>
              </w:rPr>
              <w:t xml:space="preserve"> №</w:t>
            </w:r>
            <w:r w:rsidR="00CC3049" w:rsidRPr="00CC3049">
              <w:rPr>
                <w:sz w:val="18"/>
                <w:szCs w:val="18"/>
              </w:rPr>
              <w:t>_____</w:t>
            </w:r>
            <w:r w:rsidR="00CC3049" w:rsidRPr="00DA1960">
              <w:rPr>
                <w:sz w:val="18"/>
                <w:szCs w:val="18"/>
              </w:rPr>
              <w:t xml:space="preserve"> </w:t>
            </w:r>
            <w:proofErr w:type="spellStart"/>
            <w:r w:rsidR="00CC3049" w:rsidRPr="00DA1960">
              <w:rPr>
                <w:sz w:val="18"/>
                <w:szCs w:val="18"/>
              </w:rPr>
              <w:t>қосымша</w:t>
            </w:r>
            <w:proofErr w:type="spellEnd"/>
          </w:p>
          <w:p w14:paraId="45B38E4C" w14:textId="2B82AEE7" w:rsidR="008F497C" w:rsidRDefault="00762B8F" w:rsidP="00762B8F">
            <w:pPr>
              <w:tabs>
                <w:tab w:val="center" w:pos="4153"/>
                <w:tab w:val="right" w:pos="8306"/>
              </w:tabs>
              <w:spacing w:after="120"/>
              <w:jc w:val="right"/>
              <w:rPr>
                <w:sz w:val="18"/>
                <w:szCs w:val="18"/>
              </w:rPr>
            </w:pPr>
            <w:r w:rsidRPr="00172F69">
              <w:rPr>
                <w:sz w:val="18"/>
                <w:szCs w:val="18"/>
              </w:rPr>
              <w:t xml:space="preserve"> №_________________ от _______202___</w:t>
            </w:r>
          </w:p>
          <w:p w14:paraId="657EEADE" w14:textId="77777777" w:rsidR="008145EB" w:rsidRDefault="008145EB" w:rsidP="00762B8F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Консультациялық қызмет көрсетуге/нұсқамалық өткізуге тапсырма /</w:t>
            </w:r>
          </w:p>
          <w:p w14:paraId="3EC38B90" w14:textId="3EBEC3EA" w:rsidR="00A52465" w:rsidRDefault="00CC3049" w:rsidP="00762B8F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A52465">
              <w:rPr>
                <w:b/>
                <w:sz w:val="24"/>
                <w:szCs w:val="24"/>
              </w:rPr>
              <w:t>Задание на оказание консультационных услуг/проведение инструктажа</w:t>
            </w:r>
          </w:p>
          <w:p w14:paraId="376EC345" w14:textId="77777777" w:rsidR="00F70094" w:rsidRDefault="00F70094" w:rsidP="00762B8F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b/>
                <w:sz w:val="24"/>
                <w:szCs w:val="24"/>
              </w:rPr>
            </w:pPr>
          </w:p>
          <w:tbl>
            <w:tblPr>
              <w:tblStyle w:val="a9"/>
              <w:tblW w:w="8505" w:type="dxa"/>
              <w:tblInd w:w="771" w:type="dxa"/>
              <w:tblLayout w:type="fixed"/>
              <w:tblLook w:val="04A0" w:firstRow="1" w:lastRow="0" w:firstColumn="1" w:lastColumn="0" w:noHBand="0" w:noVBand="1"/>
            </w:tblPr>
            <w:tblGrid>
              <w:gridCol w:w="4394"/>
              <w:gridCol w:w="4111"/>
            </w:tblGrid>
            <w:tr w:rsidR="00E82961" w14:paraId="539F20E0" w14:textId="56389E9B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46CF48" w14:textId="3A7C6EA6" w:rsidR="00E82961" w:rsidRPr="00B5006D" w:rsidRDefault="00F70094" w:rsidP="008E23A6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</w:t>
                  </w:r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Жеткізуші 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Сатып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алушының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қызметкерлеріне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төмендегі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жабдықпен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жұмыс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істеу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консультациялық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көрсетуге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/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нұсқамалық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өткізуге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бұдан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әрі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Қызметтер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  <w:proofErr w:type="spellStart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міндеттенеді</w:t>
                  </w:r>
                  <w:proofErr w:type="spellEnd"/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  <w:p w14:paraId="772F805F" w14:textId="77777777" w:rsidR="00E82961" w:rsidRDefault="00E82961" w:rsidP="008E23A6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_________________________</w:t>
                  </w:r>
                </w:p>
                <w:p w14:paraId="376626B4" w14:textId="4879794E" w:rsidR="00E82961" w:rsidRPr="00172F69" w:rsidRDefault="00E82961" w:rsidP="008E23A6">
                  <w:pPr>
                    <w:spacing w:after="120"/>
                    <w:jc w:val="both"/>
                  </w:pP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proofErr w:type="spellStart"/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бұдан</w:t>
                  </w:r>
                  <w:proofErr w:type="spellEnd"/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әрі</w:t>
                  </w:r>
                  <w:proofErr w:type="spellEnd"/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– </w:t>
                  </w:r>
                  <w:proofErr w:type="spellStart"/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Жабдық</w:t>
                  </w:r>
                  <w:proofErr w:type="spellEnd"/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</w:rPr>
                    <w:t>).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58B110" w14:textId="604A1AED" w:rsidR="00E82961" w:rsidRDefault="00F70094" w:rsidP="008E23A6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1. 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Поставщик обязуется оказать консультационные услуги/провести инструктаж (далее – Услуги).  для работников Покупателя по работе на следующем оборудовании: </w:t>
                  </w:r>
                </w:p>
                <w:p w14:paraId="3D57B250" w14:textId="3380E186" w:rsidR="00E82961" w:rsidRPr="00172F69" w:rsidRDefault="00E82961" w:rsidP="008E23A6">
                  <w:pPr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__</w:t>
                  </w:r>
                  <w:r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______________________</w:t>
                  </w:r>
                  <w:proofErr w:type="gramStart"/>
                  <w:r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_(</w:t>
                  </w:r>
                  <w:proofErr w:type="gramEnd"/>
                  <w:r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далее – Оборудование).  </w:t>
                  </w:r>
                </w:p>
                <w:p w14:paraId="06DA6C7C" w14:textId="77777777" w:rsidR="00E82961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center"/>
                    <w:rPr>
                      <w:b/>
                    </w:rPr>
                  </w:pPr>
                </w:p>
              </w:tc>
            </w:tr>
            <w:tr w:rsidR="00E82961" w14:paraId="001825CB" w14:textId="34CC83A1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1D9A2E2" w14:textId="7F897D19" w:rsidR="00E82961" w:rsidRPr="00B5006D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2. </w:t>
                  </w:r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Қызмет көрсету мерзімі:</w:t>
                  </w:r>
                </w:p>
                <w:p w14:paraId="6A3E0470" w14:textId="77777777" w:rsidR="00E82961" w:rsidRPr="00B5006D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басталуы: __________________</w:t>
                  </w:r>
                </w:p>
                <w:p w14:paraId="21C15D02" w14:textId="754EEFBD" w:rsidR="00E82961" w:rsidRPr="00B5006D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аяқталуы: </w:t>
                  </w: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_______________.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FA5569" w14:textId="23633BE6" w:rsidR="00E82961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2. 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Сроки оказания Услуг: </w:t>
                  </w:r>
                </w:p>
                <w:p w14:paraId="0A5D1BCD" w14:textId="77777777" w:rsidR="00E82961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начало:_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_________________</w:t>
                  </w:r>
                </w:p>
                <w:p w14:paraId="1ABD048C" w14:textId="03A5CAAE" w:rsidR="00E82961" w:rsidRPr="00A52465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окончание:_______________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E82961" w:rsidRPr="00F70094" w14:paraId="5D7085E3" w14:textId="23DF8A53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36E6A9" w14:textId="69E613A2" w:rsidR="00E82961" w:rsidRPr="00B5006D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3. </w:t>
                  </w:r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Қызмет көрсету форматы:</w:t>
                  </w:r>
                </w:p>
                <w:p w14:paraId="102B4A4E" w14:textId="77777777" w:rsidR="00E82961" w:rsidRPr="00B5006D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Күндізгі / онлайн (қашықтықтан)</w:t>
                  </w:r>
                </w:p>
                <w:p w14:paraId="045989C5" w14:textId="4AD17FDC" w:rsidR="00E82961" w:rsidRPr="00B5006D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lang w:val="kk-KZ"/>
                    </w:rPr>
                  </w:pP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(</w:t>
                  </w:r>
                  <w:r w:rsidRPr="00B5006D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бір нұсқауны таңдау</w:t>
                  </w: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)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B705A95" w14:textId="0A8BFF27" w:rsidR="00E82961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3. </w:t>
                  </w:r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Формат оказания Услуг</w:t>
                  </w:r>
                  <w:r w:rsidR="00E82961" w:rsidRPr="00B36B5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</w:t>
                  </w:r>
                </w:p>
                <w:p w14:paraId="369A38E0" w14:textId="77777777" w:rsidR="00E82961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очный/онлайн (дистанционный)</w:t>
                  </w:r>
                </w:p>
                <w:p w14:paraId="396E89A1" w14:textId="204FF5ED" w:rsidR="00E82961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b/>
                    </w:rPr>
                  </w:pPr>
                  <w:r w:rsidRPr="000A4EB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(</w:t>
                  </w:r>
                  <w:r w:rsidRPr="000A4EBF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выбрать один из вариантов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).</w:t>
                  </w:r>
                </w:p>
              </w:tc>
            </w:tr>
            <w:tr w:rsidR="00E82961" w:rsidRPr="00F70094" w14:paraId="2F795AEA" w14:textId="5D6A0346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E6290A6" w14:textId="6E41C0DE" w:rsidR="00E82961" w:rsidRPr="00B5006D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4. </w:t>
                  </w:r>
                  <w:r w:rsidR="00E82961"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Қызмет көрсету орны</w:t>
                  </w:r>
                </w:p>
                <w:p w14:paraId="7A946EEC" w14:textId="00E32AA7" w:rsidR="00E82961" w:rsidRPr="00B5006D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rPr>
                      <w:lang w:val="kk-KZ"/>
                    </w:rPr>
                  </w:pP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(</w:t>
                  </w:r>
                  <w:r w:rsidRPr="00B5006D">
                    <w:rPr>
                      <w:rFonts w:ascii="Times New Roman" w:hAnsi="Times New Roman" w:cs="Times New Roman"/>
                      <w:i/>
                      <w:sz w:val="20"/>
                      <w:szCs w:val="20"/>
                      <w:lang w:val="kk-KZ"/>
                    </w:rPr>
                    <w:t>мекенжайы, егер Қызмет қашықтықтан көрсетілмесе</w:t>
                  </w:r>
                  <w:r w:rsidRPr="00B5006D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): </w:t>
                  </w:r>
                  <w:r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_________________________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0CD2B55" w14:textId="5C7113FD" w:rsidR="00E82961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rPr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4. </w:t>
                  </w:r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есто  оказания Услуг </w:t>
                  </w:r>
                  <w:r w:rsidR="00E82961" w:rsidRPr="00A52465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(</w:t>
                  </w:r>
                  <w:proofErr w:type="spellStart"/>
                  <w:r w:rsidR="00E82961" w:rsidRPr="00A52465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>адрес,если</w:t>
                  </w:r>
                  <w:proofErr w:type="spellEnd"/>
                  <w:r w:rsidR="00E82961" w:rsidRPr="00A52465">
                    <w:rPr>
                      <w:rFonts w:ascii="Times New Roman" w:hAnsi="Times New Roman" w:cs="Times New Roman"/>
                      <w:i/>
                      <w:sz w:val="20"/>
                      <w:szCs w:val="20"/>
                    </w:rPr>
                    <w:t xml:space="preserve"> Услуги оказываются не дистанционно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):________________________</w:t>
                  </w:r>
                </w:p>
              </w:tc>
            </w:tr>
            <w:tr w:rsidR="00E82961" w:rsidRPr="00F70094" w14:paraId="01E62E2E" w14:textId="427C23E9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1A545C" w14:textId="2D72A53B" w:rsidR="00E82961" w:rsidRPr="00F70094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Сатып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алушының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көрсетуге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Сатып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алушының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көрсетілетін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қызметкерлерінің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саны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</w:p>
                <w:p w14:paraId="0DD58102" w14:textId="004C54D7" w:rsidR="00E82961" w:rsidRPr="00B5006D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 </w:t>
                  </w:r>
                  <w:proofErr w:type="spellStart"/>
                  <w:r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адам</w:t>
                  </w:r>
                  <w:proofErr w:type="spellEnd"/>
                  <w:r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және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/</w:t>
                  </w:r>
                  <w:proofErr w:type="spellStart"/>
                  <w:r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немесе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________топ.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DAA671" w14:textId="5F6F9BB1" w:rsidR="00E82961" w:rsidRPr="00172F69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5. 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Количество работников Покупателя, в отношении которых оказываются Услуги: _____ чел. </w:t>
                  </w:r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и/или ________групп.</w:t>
                  </w:r>
                </w:p>
                <w:p w14:paraId="5DA17D60" w14:textId="49F2D141" w:rsidR="00E82961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center"/>
                    <w:rPr>
                      <w:b/>
                    </w:rPr>
                  </w:pPr>
                </w:p>
              </w:tc>
            </w:tr>
            <w:tr w:rsidR="00E82961" w:rsidRPr="00F70094" w14:paraId="27E1D833" w14:textId="0A83C2D7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AF6E6A" w14:textId="22AC2667" w:rsidR="00E82961" w:rsidRPr="00F70094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6.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Қызмет көрсетілетін сағат саны: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:__________________________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7236F3" w14:textId="5B5F9FE2" w:rsidR="00E82961" w:rsidRPr="00172F69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6. 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Количество часов</w:t>
                  </w:r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оказания </w:t>
                  </w:r>
                  <w:proofErr w:type="gramStart"/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Услуг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:_</w:t>
                  </w:r>
                  <w:proofErr w:type="gramEnd"/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</w:t>
                  </w:r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</w:rPr>
                    <w:t>_________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________. </w:t>
                  </w:r>
                </w:p>
                <w:p w14:paraId="76863EAC" w14:textId="0EF55039" w:rsidR="00E82961" w:rsidRDefault="00E82961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center"/>
                    <w:rPr>
                      <w:b/>
                    </w:rPr>
                  </w:pPr>
                </w:p>
              </w:tc>
            </w:tr>
            <w:tr w:rsidR="00E82961" w:rsidRPr="00C159EF" w14:paraId="7791AC0E" w14:textId="6CC442A0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0441E9" w14:textId="2CAB7313" w:rsidR="00E82961" w:rsidRPr="008145EB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7.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көрсету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аяқталғанда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Жеткізуші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өз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тарпынан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қол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қойылған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Қазақстан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Республикасы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заңнамасына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сәйкес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-1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нысан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жасалған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Көрсетілген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қызметтерді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тапсыру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қабылдау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актісін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бұдан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әрі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</w:t>
                  </w:r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Акт</w:t>
                  </w:r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 </w:t>
                  </w:r>
                  <w:proofErr w:type="spellStart"/>
                  <w:r w:rsidR="00E82961" w:rsidRPr="00B3084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жолдайды</w:t>
                  </w:r>
                  <w:proofErr w:type="spellEnd"/>
                  <w:r w:rsidR="00E82961" w:rsidRPr="00F700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Сатып алушы 10 (он) жұмыс күні ішінде актіге қол қояды және Жеткізушіге бір данасын жібереді немесе наразылықтар тізімін жалғай отырып, актіге қол қоюдан бас тартудың себебін жолдайды.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2FE0DD" w14:textId="1517F5DB" w:rsidR="00E82961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b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7. 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По окончании Услуг Поставщик направляет подписанный со своей стороны акт сдачи-приемки оказанных услуг, составленный </w:t>
                  </w:r>
                  <w:r w:rsidR="00E82961" w:rsidRPr="00D278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 форме Р-1 согласно законода</w:t>
                  </w:r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тельству Республики Казахстан,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 двух экземплярах (далее-Акт).  Покупатель в течение 10 (десяти) рабочих дней подписывает акт  со своей стороны и направляет Поставщику один экземпляр</w:t>
                  </w:r>
                  <w:r w:rsidR="00E8296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либо направляет мотивированный отказ от подписания с перечнем возражений.</w:t>
                  </w:r>
                </w:p>
              </w:tc>
            </w:tr>
            <w:tr w:rsidR="00E82961" w:rsidRPr="00C159EF" w14:paraId="1B45C64E" w14:textId="790F3EF4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0DB666" w14:textId="32DF11E0" w:rsidR="00E82961" w:rsidRPr="008E23A6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lang w:val="en-US"/>
                    </w:rPr>
                  </w:pPr>
                  <w:bookmarkStart w:id="0" w:name="_GoBack"/>
                  <w:r w:rsidRPr="00F70094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8.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құны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_______________________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құрайды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және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Жеткізушінің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көрсетуге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байланысты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барлық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шығындарын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(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қызмет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көрсету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кезінде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Жеткізушінің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мамандарын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Сатып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алушы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нысандарына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жеткізу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(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егер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қолданылса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,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оларды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орналастыру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және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.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.</w:t>
                  </w:r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</w:t>
                  </w:r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.)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қамтиды</w:t>
                  </w:r>
                  <w:proofErr w:type="spellEnd"/>
                  <w:r w:rsidR="00E82961" w:rsidRPr="008E23A6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.</w:t>
                  </w:r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A3F240" w14:textId="30C584B2" w:rsidR="00E82961" w:rsidRPr="00A52465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8. </w:t>
                  </w:r>
                  <w:r w:rsidR="00E82961" w:rsidRPr="00172F6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Стоимость Услуг составляет _______________________и включает все затраты Поставщика, связанные с оказанием Услуг (доставка специалистов Поставщика при оказании Услуг на объекты Покупателя (если применимо), их размещение и др.).  Оказанные Услуги оплачиваются в течение 20 (двадцати) рабочих дней с даты подписания Сторонами Акта.</w:t>
                  </w:r>
                </w:p>
              </w:tc>
            </w:tr>
            <w:tr w:rsidR="00E82961" w14:paraId="31208D2E" w14:textId="68E73BCB" w:rsidTr="00FC59B7">
              <w:tc>
                <w:tcPr>
                  <w:tcW w:w="439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2547E9" w14:textId="63B7DD19" w:rsidR="00E82961" w:rsidRPr="008145EB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9.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Қосымша</w:t>
                  </w:r>
                  <w:proofErr w:type="spellEnd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E82961" w:rsidRPr="008145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талаптар</w:t>
                  </w:r>
                  <w:proofErr w:type="spellEnd"/>
                </w:p>
              </w:tc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03BC8C" w14:textId="7E441967" w:rsidR="00E82961" w:rsidRPr="00A52465" w:rsidRDefault="00F70094" w:rsidP="008E23A6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9. </w:t>
                  </w:r>
                  <w:r w:rsidR="00E82961" w:rsidRPr="00A52465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Дополнительные требования</w:t>
                  </w:r>
                </w:p>
              </w:tc>
            </w:tr>
            <w:bookmarkEnd w:id="0"/>
          </w:tbl>
          <w:p w14:paraId="575A9FC5" w14:textId="77777777" w:rsidR="00D110AE" w:rsidRPr="00172F69" w:rsidRDefault="00D110AE" w:rsidP="00762B8F">
            <w:pPr>
              <w:tabs>
                <w:tab w:val="center" w:pos="4153"/>
                <w:tab w:val="right" w:pos="8306"/>
              </w:tabs>
              <w:spacing w:after="120"/>
              <w:jc w:val="center"/>
              <w:rPr>
                <w:b/>
              </w:rPr>
            </w:pP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45"/>
              <w:gridCol w:w="8931"/>
            </w:tblGrid>
            <w:tr w:rsidR="00996BDF" w:rsidRPr="00172F69" w14:paraId="781345C0" w14:textId="77777777" w:rsidTr="00172F69">
              <w:tc>
                <w:tcPr>
                  <w:tcW w:w="3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359050" w14:textId="77777777" w:rsidR="00996BDF" w:rsidRPr="00172F69" w:rsidRDefault="00996BDF" w:rsidP="00762B8F">
                  <w:pPr>
                    <w:tabs>
                      <w:tab w:val="center" w:pos="4153"/>
                      <w:tab w:val="right" w:pos="8306"/>
                    </w:tabs>
                    <w:spacing w:after="12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9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FEDFD17" w14:textId="77777777" w:rsidR="00996BDF" w:rsidRPr="00172F69" w:rsidRDefault="00996BDF" w:rsidP="00F03A0B">
                  <w:pPr>
                    <w:tabs>
                      <w:tab w:val="center" w:pos="4153"/>
                      <w:tab w:val="right" w:pos="8306"/>
                    </w:tabs>
                    <w:spacing w:after="12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2FEC160" w14:textId="7B5DD55A" w:rsidR="00C81F7B" w:rsidRPr="00172F69" w:rsidRDefault="00C81F7B" w:rsidP="0075294C">
            <w:pPr>
              <w:pStyle w:val="aa"/>
              <w:tabs>
                <w:tab w:val="center" w:pos="4153"/>
                <w:tab w:val="right" w:pos="8306"/>
              </w:tabs>
              <w:spacing w:after="1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9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599"/>
      </w:tblGrid>
      <w:tr w:rsidR="002C6FB2" w:rsidRPr="00172F69" w14:paraId="0112B9F1" w14:textId="77777777" w:rsidTr="006D0A80">
        <w:tc>
          <w:tcPr>
            <w:tcW w:w="4815" w:type="dxa"/>
          </w:tcPr>
          <w:p w14:paraId="6B2DCC9F" w14:textId="15D23B3D" w:rsidR="002C6FB2" w:rsidRPr="00F70094" w:rsidRDefault="002C6FB2" w:rsidP="002C6FB2">
            <w:pPr>
              <w:tabs>
                <w:tab w:val="left" w:pos="632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94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ПОСТАВЩИК</w:t>
            </w:r>
            <w:r w:rsidR="00DA1960">
              <w:t xml:space="preserve"> /</w:t>
            </w:r>
            <w:r w:rsidR="00DA1960" w:rsidRPr="00DA1960">
              <w:rPr>
                <w:rFonts w:ascii="Times New Roman" w:hAnsi="Times New Roman" w:cs="Times New Roman"/>
                <w:b/>
                <w:sz w:val="20"/>
                <w:szCs w:val="20"/>
              </w:rPr>
              <w:t>ЖЕТКІЗУШІ</w:t>
            </w:r>
          </w:p>
          <w:p w14:paraId="570FEFE3" w14:textId="77777777" w:rsidR="002C6FB2" w:rsidRPr="00074B09" w:rsidRDefault="002C6FB2" w:rsidP="002C6F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972C8AF" w14:textId="77777777" w:rsidR="002C6FB2" w:rsidRPr="00074B09" w:rsidRDefault="002C6FB2" w:rsidP="002C6F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389A6A8" w14:textId="77777777" w:rsidR="002C6FB2" w:rsidRPr="00074B09" w:rsidRDefault="002C6FB2" w:rsidP="002C6F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4B09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  <w:p w14:paraId="2D764878" w14:textId="047A8430" w:rsidR="002C6FB2" w:rsidRPr="0075294C" w:rsidRDefault="002C6FB2" w:rsidP="00301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99" w:type="dxa"/>
          </w:tcPr>
          <w:p w14:paraId="752A8ACF" w14:textId="4D005D3A" w:rsidR="002C6FB2" w:rsidRPr="00F70094" w:rsidRDefault="002C6FB2" w:rsidP="002C6F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29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ПОКУПАТЕЛЬ </w:t>
            </w:r>
            <w:r w:rsidR="00DA196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="00DA1960" w:rsidRPr="00DA1960">
              <w:rPr>
                <w:rFonts w:ascii="Times New Roman" w:hAnsi="Times New Roman" w:cs="Times New Roman"/>
                <w:b/>
                <w:sz w:val="20"/>
                <w:szCs w:val="20"/>
              </w:rPr>
              <w:t>САТЫП АЛУШЫ</w:t>
            </w:r>
          </w:p>
          <w:p w14:paraId="7C1C2766" w14:textId="77777777" w:rsidR="002C6FB2" w:rsidRPr="00074B09" w:rsidRDefault="002C6FB2" w:rsidP="002C6F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F206C2A" w14:textId="77777777" w:rsidR="002C6FB2" w:rsidRPr="00074B09" w:rsidRDefault="002C6FB2" w:rsidP="002C6FB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CD70CCC" w14:textId="7C91D6A3" w:rsidR="002C6FB2" w:rsidRPr="0075294C" w:rsidRDefault="002C6FB2" w:rsidP="003019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4B09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</w:p>
        </w:tc>
      </w:tr>
    </w:tbl>
    <w:tbl>
      <w:tblPr>
        <w:tblpPr w:leftFromText="180" w:rightFromText="180" w:vertAnchor="text" w:tblpY="1"/>
        <w:tblOverlap w:val="never"/>
        <w:tblW w:w="10491" w:type="dxa"/>
        <w:tblLayout w:type="fixed"/>
        <w:tblLook w:val="0000" w:firstRow="0" w:lastRow="0" w:firstColumn="0" w:lastColumn="0" w:noHBand="0" w:noVBand="0"/>
      </w:tblPr>
      <w:tblGrid>
        <w:gridCol w:w="426"/>
        <w:gridCol w:w="9072"/>
        <w:gridCol w:w="993"/>
      </w:tblGrid>
      <w:tr w:rsidR="00074B09" w:rsidRPr="00074B09" w14:paraId="49C0E48D" w14:textId="77777777" w:rsidTr="00D85738">
        <w:trPr>
          <w:gridBefore w:val="1"/>
          <w:wBefore w:w="426" w:type="dxa"/>
        </w:trPr>
        <w:tc>
          <w:tcPr>
            <w:tcW w:w="10065" w:type="dxa"/>
            <w:gridSpan w:val="2"/>
          </w:tcPr>
          <w:tbl>
            <w:tblPr>
              <w:tblW w:w="10658" w:type="dxa"/>
              <w:tblLayout w:type="fixed"/>
              <w:tblLook w:val="0000" w:firstRow="0" w:lastRow="0" w:firstColumn="0" w:lastColumn="0" w:noHBand="0" w:noVBand="0"/>
            </w:tblPr>
            <w:tblGrid>
              <w:gridCol w:w="10658"/>
            </w:tblGrid>
            <w:tr w:rsidR="00074B09" w:rsidRPr="00074B09" w14:paraId="17280A0C" w14:textId="77777777" w:rsidTr="00344807">
              <w:tc>
                <w:tcPr>
                  <w:tcW w:w="10564" w:type="dxa"/>
                </w:tcPr>
                <w:tbl>
                  <w:tblPr>
                    <w:tblW w:w="10484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484"/>
                  </w:tblGrid>
                  <w:tr w:rsidR="00074B09" w:rsidRPr="00074B09" w14:paraId="330CC522" w14:textId="77777777" w:rsidTr="00344807">
                    <w:tc>
                      <w:tcPr>
                        <w:tcW w:w="10391" w:type="dxa"/>
                      </w:tcPr>
                      <w:p w14:paraId="52B2DE73" w14:textId="611F5BEC" w:rsidR="00074B09" w:rsidRPr="00074B09" w:rsidRDefault="00074B09" w:rsidP="0075294C">
                        <w:pPr>
                          <w:framePr w:hSpace="180" w:wrap="around" w:vAnchor="text" w:hAnchor="text" w:y="1"/>
                          <w:tabs>
                            <w:tab w:val="center" w:pos="4153"/>
                            <w:tab w:val="right" w:pos="8306"/>
                          </w:tabs>
                          <w:ind w:right="1236"/>
                          <w:suppressOverlap/>
                          <w:jc w:val="right"/>
                          <w:rPr>
                            <w:color w:val="000000"/>
                            <w:lang w:eastAsia="en-US"/>
                          </w:rPr>
                        </w:pPr>
                      </w:p>
                    </w:tc>
                  </w:tr>
                </w:tbl>
                <w:p w14:paraId="0BF37DA6" w14:textId="77777777" w:rsidR="00074B09" w:rsidRPr="00074B09" w:rsidRDefault="00074B09" w:rsidP="00D85738">
                  <w:pPr>
                    <w:framePr w:hSpace="180" w:wrap="around" w:vAnchor="text" w:hAnchor="text" w:y="1"/>
                    <w:tabs>
                      <w:tab w:val="center" w:pos="4153"/>
                      <w:tab w:val="right" w:pos="8306"/>
                    </w:tabs>
                    <w:suppressOverlap/>
                    <w:jc w:val="center"/>
                    <w:rPr>
                      <w:color w:val="000000"/>
                      <w:lang w:eastAsia="en-US"/>
                    </w:rPr>
                  </w:pPr>
                </w:p>
              </w:tc>
            </w:tr>
          </w:tbl>
          <w:p w14:paraId="76161F6F" w14:textId="77777777" w:rsidR="00074B09" w:rsidRPr="00074B09" w:rsidRDefault="00074B09" w:rsidP="00D85738">
            <w:pPr>
              <w:tabs>
                <w:tab w:val="center" w:pos="4153"/>
                <w:tab w:val="right" w:pos="8306"/>
              </w:tabs>
              <w:jc w:val="center"/>
              <w:rPr>
                <w:color w:val="000000"/>
                <w:lang w:eastAsia="en-US"/>
              </w:rPr>
            </w:pPr>
          </w:p>
        </w:tc>
      </w:tr>
      <w:tr w:rsidR="00074B09" w:rsidRPr="00074B09" w14:paraId="7654BFCF" w14:textId="77777777" w:rsidTr="00D857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993" w:type="dxa"/>
          <w:trHeight w:val="499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6B399" w14:textId="77777777" w:rsidR="00074B09" w:rsidRPr="00074B09" w:rsidRDefault="00074B09" w:rsidP="00D85738">
            <w:pPr>
              <w:jc w:val="center"/>
              <w:rPr>
                <w:b/>
                <w:lang w:eastAsia="en-US"/>
              </w:rPr>
            </w:pPr>
          </w:p>
        </w:tc>
      </w:tr>
    </w:tbl>
    <w:p w14:paraId="2FE09429" w14:textId="77777777" w:rsidR="00074B09" w:rsidRPr="00172F69" w:rsidRDefault="00074B09" w:rsidP="00573365">
      <w:pPr>
        <w:jc w:val="both"/>
        <w:rPr>
          <w:b/>
          <w:highlight w:val="lightGray"/>
        </w:rPr>
      </w:pPr>
    </w:p>
    <w:sectPr w:rsidR="00074B09" w:rsidRPr="00172F69" w:rsidSect="003019A9">
      <w:headerReference w:type="default" r:id="rId11"/>
      <w:footerReference w:type="default" r:id="rId12"/>
      <w:headerReference w:type="first" r:id="rId13"/>
      <w:pgSz w:w="11906" w:h="16838"/>
      <w:pgMar w:top="426" w:right="707" w:bottom="1134" w:left="1134" w:header="454" w:footer="16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C277E" w14:textId="77777777" w:rsidR="0029423B" w:rsidRDefault="0029423B">
      <w:r>
        <w:separator/>
      </w:r>
    </w:p>
  </w:endnote>
  <w:endnote w:type="continuationSeparator" w:id="0">
    <w:p w14:paraId="085126DB" w14:textId="77777777" w:rsidR="0029423B" w:rsidRDefault="00294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5661693"/>
      <w:docPartObj>
        <w:docPartGallery w:val="Page Numbers (Top of Page)"/>
        <w:docPartUnique/>
      </w:docPartObj>
    </w:sdtPr>
    <w:sdtEndPr/>
    <w:sdtContent>
      <w:p w14:paraId="6C374B21" w14:textId="0D441C07" w:rsidR="00FD76A7" w:rsidRDefault="00FD76A7" w:rsidP="0051535F">
        <w:pPr>
          <w:pStyle w:val="a6"/>
          <w:jc w:val="center"/>
        </w:pPr>
        <w:r>
          <w:t xml:space="preserve">Стр.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 w:rsidR="00FC59B7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из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 w:rsidR="00FC59B7"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12FEC183" w14:textId="7216B554" w:rsidR="00FD76A7" w:rsidRPr="00AA4CC5" w:rsidRDefault="00FD76A7" w:rsidP="009508D9">
    <w:pPr>
      <w:pStyle w:val="a6"/>
      <w:jc w:val="center"/>
    </w:pPr>
  </w:p>
  <w:p w14:paraId="746F0EFB" w14:textId="77777777" w:rsidR="00FD76A7" w:rsidRDefault="00FD76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2B32B9" w14:textId="77777777" w:rsidR="0029423B" w:rsidRDefault="0029423B">
      <w:r>
        <w:separator/>
      </w:r>
    </w:p>
  </w:footnote>
  <w:footnote w:type="continuationSeparator" w:id="0">
    <w:p w14:paraId="4C9B3343" w14:textId="77777777" w:rsidR="0029423B" w:rsidRDefault="00294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EC180" w14:textId="64D079D2" w:rsidR="00FD76A7" w:rsidRPr="00CB3C5F" w:rsidRDefault="00FD76A7" w:rsidP="007365DE">
    <w:pPr>
      <w:pStyle w:val="a4"/>
      <w:jc w:val="center"/>
      <w:rPr>
        <w:sz w:val="24"/>
        <w:szCs w:val="24"/>
      </w:rPr>
    </w:pPr>
  </w:p>
  <w:p w14:paraId="71D98FA9" w14:textId="77777777" w:rsidR="00FD76A7" w:rsidRDefault="00FD76A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73" w:type="dxa"/>
      <w:tblInd w:w="108" w:type="dxa"/>
      <w:tblLayout w:type="fixed"/>
      <w:tblLook w:val="0000" w:firstRow="0" w:lastRow="0" w:firstColumn="0" w:lastColumn="0" w:noHBand="0" w:noVBand="0"/>
    </w:tblPr>
    <w:tblGrid>
      <w:gridCol w:w="9673"/>
    </w:tblGrid>
    <w:tr w:rsidR="003A7044" w:rsidRPr="00AA4AE5" w14:paraId="1B8EC272" w14:textId="77777777" w:rsidTr="003A7044">
      <w:trPr>
        <w:cantSplit/>
        <w:trHeight w:val="95"/>
      </w:trPr>
      <w:tc>
        <w:tcPr>
          <w:tcW w:w="9673" w:type="dxa"/>
        </w:tcPr>
        <w:p w14:paraId="442D5E7D" w14:textId="2E72F793" w:rsidR="003A7044" w:rsidRPr="00AA4AE5" w:rsidRDefault="003A7044" w:rsidP="00A65CA8">
          <w:pPr>
            <w:tabs>
              <w:tab w:val="center" w:pos="4153"/>
              <w:tab w:val="right" w:pos="8306"/>
            </w:tabs>
            <w:ind w:left="-108"/>
            <w:jc w:val="center"/>
            <w:rPr>
              <w:b/>
              <w:lang w:eastAsia="en-US"/>
            </w:rPr>
          </w:pPr>
        </w:p>
      </w:tc>
    </w:tr>
  </w:tbl>
  <w:p w14:paraId="12FEC184" w14:textId="7F6480E0" w:rsidR="00FD76A7" w:rsidRDefault="00FD76A7" w:rsidP="008E2AE6">
    <w:pPr>
      <w:tabs>
        <w:tab w:val="right" w:pos="9355"/>
      </w:tabs>
      <w:jc w:val="center"/>
      <w:rPr>
        <w:b/>
        <w:color w:val="D12C3A"/>
        <w:spacing w:val="26"/>
      </w:rPr>
    </w:pPr>
  </w:p>
  <w:p w14:paraId="12FEC187" w14:textId="77777777" w:rsidR="00FD76A7" w:rsidRDefault="00FD76A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A03E6"/>
    <w:multiLevelType w:val="hybridMultilevel"/>
    <w:tmpl w:val="1BB0B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D1795D"/>
    <w:multiLevelType w:val="hybridMultilevel"/>
    <w:tmpl w:val="0A64D94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2748E4"/>
    <w:multiLevelType w:val="hybridMultilevel"/>
    <w:tmpl w:val="BB66F0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62B"/>
    <w:rsid w:val="00003D84"/>
    <w:rsid w:val="0000456D"/>
    <w:rsid w:val="00006444"/>
    <w:rsid w:val="0000682A"/>
    <w:rsid w:val="00015D75"/>
    <w:rsid w:val="0002309B"/>
    <w:rsid w:val="00030B75"/>
    <w:rsid w:val="00032328"/>
    <w:rsid w:val="00043D57"/>
    <w:rsid w:val="000442CA"/>
    <w:rsid w:val="000475DF"/>
    <w:rsid w:val="0005077A"/>
    <w:rsid w:val="00054B5D"/>
    <w:rsid w:val="00060FE1"/>
    <w:rsid w:val="00061F7B"/>
    <w:rsid w:val="000644FD"/>
    <w:rsid w:val="00064FF8"/>
    <w:rsid w:val="0007030B"/>
    <w:rsid w:val="00070EE9"/>
    <w:rsid w:val="00074B09"/>
    <w:rsid w:val="00095379"/>
    <w:rsid w:val="000A3B9D"/>
    <w:rsid w:val="000A4EBF"/>
    <w:rsid w:val="000A7471"/>
    <w:rsid w:val="000A7CC1"/>
    <w:rsid w:val="000B0092"/>
    <w:rsid w:val="000B3862"/>
    <w:rsid w:val="000C6FEA"/>
    <w:rsid w:val="000D32DF"/>
    <w:rsid w:val="000D534E"/>
    <w:rsid w:val="000D6416"/>
    <w:rsid w:val="000E3BEA"/>
    <w:rsid w:val="000F085E"/>
    <w:rsid w:val="000F26AE"/>
    <w:rsid w:val="000F35D3"/>
    <w:rsid w:val="000F506D"/>
    <w:rsid w:val="00101D48"/>
    <w:rsid w:val="0010430F"/>
    <w:rsid w:val="00104A77"/>
    <w:rsid w:val="00104F34"/>
    <w:rsid w:val="0012698B"/>
    <w:rsid w:val="001373B7"/>
    <w:rsid w:val="001671D7"/>
    <w:rsid w:val="00172B7E"/>
    <w:rsid w:val="00172F69"/>
    <w:rsid w:val="0017521E"/>
    <w:rsid w:val="00182C25"/>
    <w:rsid w:val="00186129"/>
    <w:rsid w:val="001926BD"/>
    <w:rsid w:val="00193F1B"/>
    <w:rsid w:val="001A132E"/>
    <w:rsid w:val="001A21C2"/>
    <w:rsid w:val="001A394D"/>
    <w:rsid w:val="001A78AC"/>
    <w:rsid w:val="001B1566"/>
    <w:rsid w:val="001C29C2"/>
    <w:rsid w:val="001C707F"/>
    <w:rsid w:val="001D1D43"/>
    <w:rsid w:val="001F088C"/>
    <w:rsid w:val="001F1076"/>
    <w:rsid w:val="001F1B8C"/>
    <w:rsid w:val="00216B62"/>
    <w:rsid w:val="00223A69"/>
    <w:rsid w:val="002262BB"/>
    <w:rsid w:val="002339B5"/>
    <w:rsid w:val="0023428C"/>
    <w:rsid w:val="00245087"/>
    <w:rsid w:val="0024623B"/>
    <w:rsid w:val="002511DD"/>
    <w:rsid w:val="00256B6A"/>
    <w:rsid w:val="002629E8"/>
    <w:rsid w:val="002712D1"/>
    <w:rsid w:val="00275753"/>
    <w:rsid w:val="00276560"/>
    <w:rsid w:val="00283FB9"/>
    <w:rsid w:val="0029423B"/>
    <w:rsid w:val="002970F3"/>
    <w:rsid w:val="002A2239"/>
    <w:rsid w:val="002A24E9"/>
    <w:rsid w:val="002A30AA"/>
    <w:rsid w:val="002B2904"/>
    <w:rsid w:val="002B5C1D"/>
    <w:rsid w:val="002B6ADB"/>
    <w:rsid w:val="002C466F"/>
    <w:rsid w:val="002C6FB2"/>
    <w:rsid w:val="002D3167"/>
    <w:rsid w:val="002D46DB"/>
    <w:rsid w:val="002E020F"/>
    <w:rsid w:val="002F78C1"/>
    <w:rsid w:val="003019A9"/>
    <w:rsid w:val="0031462D"/>
    <w:rsid w:val="0031546B"/>
    <w:rsid w:val="003276CD"/>
    <w:rsid w:val="00333F77"/>
    <w:rsid w:val="00340977"/>
    <w:rsid w:val="00343981"/>
    <w:rsid w:val="00343CB7"/>
    <w:rsid w:val="0034488A"/>
    <w:rsid w:val="0034695C"/>
    <w:rsid w:val="0035243C"/>
    <w:rsid w:val="003543F2"/>
    <w:rsid w:val="003548E2"/>
    <w:rsid w:val="0035627A"/>
    <w:rsid w:val="00356D94"/>
    <w:rsid w:val="00386631"/>
    <w:rsid w:val="0039596E"/>
    <w:rsid w:val="003A4260"/>
    <w:rsid w:val="003A7044"/>
    <w:rsid w:val="003A73CC"/>
    <w:rsid w:val="003C5740"/>
    <w:rsid w:val="003C6CEA"/>
    <w:rsid w:val="003D5CA4"/>
    <w:rsid w:val="003E6555"/>
    <w:rsid w:val="003F2536"/>
    <w:rsid w:val="003F5396"/>
    <w:rsid w:val="00400E73"/>
    <w:rsid w:val="004029D2"/>
    <w:rsid w:val="00406417"/>
    <w:rsid w:val="00406883"/>
    <w:rsid w:val="00416330"/>
    <w:rsid w:val="00417297"/>
    <w:rsid w:val="0041797C"/>
    <w:rsid w:val="0042262C"/>
    <w:rsid w:val="004238FD"/>
    <w:rsid w:val="00426063"/>
    <w:rsid w:val="00430F96"/>
    <w:rsid w:val="00435291"/>
    <w:rsid w:val="004364F0"/>
    <w:rsid w:val="0044496B"/>
    <w:rsid w:val="004511C7"/>
    <w:rsid w:val="00455E1E"/>
    <w:rsid w:val="00455F74"/>
    <w:rsid w:val="0045603D"/>
    <w:rsid w:val="00461F99"/>
    <w:rsid w:val="00480FEB"/>
    <w:rsid w:val="00483664"/>
    <w:rsid w:val="00493F01"/>
    <w:rsid w:val="00494E6B"/>
    <w:rsid w:val="00497448"/>
    <w:rsid w:val="004A1C35"/>
    <w:rsid w:val="004A4EB5"/>
    <w:rsid w:val="004A6364"/>
    <w:rsid w:val="004A7B95"/>
    <w:rsid w:val="004B1CC8"/>
    <w:rsid w:val="004B65D1"/>
    <w:rsid w:val="004B71C5"/>
    <w:rsid w:val="004C482B"/>
    <w:rsid w:val="004E507A"/>
    <w:rsid w:val="004E5E49"/>
    <w:rsid w:val="004E7F6A"/>
    <w:rsid w:val="004F0071"/>
    <w:rsid w:val="004F3FA2"/>
    <w:rsid w:val="004F5234"/>
    <w:rsid w:val="004F551A"/>
    <w:rsid w:val="00512AAD"/>
    <w:rsid w:val="0051535F"/>
    <w:rsid w:val="005240C6"/>
    <w:rsid w:val="0053568F"/>
    <w:rsid w:val="00546F9E"/>
    <w:rsid w:val="00553108"/>
    <w:rsid w:val="005541C1"/>
    <w:rsid w:val="00561BD2"/>
    <w:rsid w:val="00566B87"/>
    <w:rsid w:val="00567316"/>
    <w:rsid w:val="00573365"/>
    <w:rsid w:val="0058128A"/>
    <w:rsid w:val="005814BC"/>
    <w:rsid w:val="005849CF"/>
    <w:rsid w:val="00591640"/>
    <w:rsid w:val="005948ED"/>
    <w:rsid w:val="005962B2"/>
    <w:rsid w:val="005A2735"/>
    <w:rsid w:val="005C01C7"/>
    <w:rsid w:val="005C1B79"/>
    <w:rsid w:val="005C53F2"/>
    <w:rsid w:val="005C5D05"/>
    <w:rsid w:val="005E0E1F"/>
    <w:rsid w:val="005E26CD"/>
    <w:rsid w:val="005E3904"/>
    <w:rsid w:val="005E6A03"/>
    <w:rsid w:val="0060067F"/>
    <w:rsid w:val="0061062B"/>
    <w:rsid w:val="0061370C"/>
    <w:rsid w:val="00613B64"/>
    <w:rsid w:val="0061768E"/>
    <w:rsid w:val="00620FBE"/>
    <w:rsid w:val="00622100"/>
    <w:rsid w:val="00634316"/>
    <w:rsid w:val="00635F9F"/>
    <w:rsid w:val="00636AC8"/>
    <w:rsid w:val="00640E37"/>
    <w:rsid w:val="006426A0"/>
    <w:rsid w:val="00642B6B"/>
    <w:rsid w:val="006433B0"/>
    <w:rsid w:val="00644BCB"/>
    <w:rsid w:val="006474C3"/>
    <w:rsid w:val="006522FF"/>
    <w:rsid w:val="00661B76"/>
    <w:rsid w:val="006670F5"/>
    <w:rsid w:val="00667F3A"/>
    <w:rsid w:val="00677D69"/>
    <w:rsid w:val="006820B4"/>
    <w:rsid w:val="006835ED"/>
    <w:rsid w:val="006854DD"/>
    <w:rsid w:val="00687049"/>
    <w:rsid w:val="0069027D"/>
    <w:rsid w:val="006955F3"/>
    <w:rsid w:val="006A02A5"/>
    <w:rsid w:val="006B0027"/>
    <w:rsid w:val="006C154A"/>
    <w:rsid w:val="006C317C"/>
    <w:rsid w:val="006C3B80"/>
    <w:rsid w:val="006C610E"/>
    <w:rsid w:val="006C6862"/>
    <w:rsid w:val="006C68DF"/>
    <w:rsid w:val="006D0A80"/>
    <w:rsid w:val="006D2AB8"/>
    <w:rsid w:val="006E1DC1"/>
    <w:rsid w:val="006F2C67"/>
    <w:rsid w:val="006F7877"/>
    <w:rsid w:val="006F7EF3"/>
    <w:rsid w:val="00701B13"/>
    <w:rsid w:val="00706CFE"/>
    <w:rsid w:val="00726859"/>
    <w:rsid w:val="00727003"/>
    <w:rsid w:val="007273D7"/>
    <w:rsid w:val="007365DE"/>
    <w:rsid w:val="00737708"/>
    <w:rsid w:val="0073774B"/>
    <w:rsid w:val="0075294C"/>
    <w:rsid w:val="00753571"/>
    <w:rsid w:val="00757D44"/>
    <w:rsid w:val="00762B8F"/>
    <w:rsid w:val="00763ABB"/>
    <w:rsid w:val="00773E29"/>
    <w:rsid w:val="00774C2A"/>
    <w:rsid w:val="00777D33"/>
    <w:rsid w:val="007836A2"/>
    <w:rsid w:val="00784D9A"/>
    <w:rsid w:val="007948A3"/>
    <w:rsid w:val="0079737F"/>
    <w:rsid w:val="007A0BC3"/>
    <w:rsid w:val="007A1AC7"/>
    <w:rsid w:val="007B62BA"/>
    <w:rsid w:val="007C0FC1"/>
    <w:rsid w:val="007D005F"/>
    <w:rsid w:val="007D509D"/>
    <w:rsid w:val="007E390A"/>
    <w:rsid w:val="007E768E"/>
    <w:rsid w:val="007F07B2"/>
    <w:rsid w:val="007F2424"/>
    <w:rsid w:val="007F3A3F"/>
    <w:rsid w:val="007F70DB"/>
    <w:rsid w:val="00800FD1"/>
    <w:rsid w:val="00807C7F"/>
    <w:rsid w:val="00811418"/>
    <w:rsid w:val="008145EB"/>
    <w:rsid w:val="008312E4"/>
    <w:rsid w:val="008340AE"/>
    <w:rsid w:val="00837716"/>
    <w:rsid w:val="0085602F"/>
    <w:rsid w:val="00866007"/>
    <w:rsid w:val="00871D07"/>
    <w:rsid w:val="00875C8F"/>
    <w:rsid w:val="00876787"/>
    <w:rsid w:val="00876DAD"/>
    <w:rsid w:val="00882E0A"/>
    <w:rsid w:val="008B2902"/>
    <w:rsid w:val="008B47E7"/>
    <w:rsid w:val="008B52E1"/>
    <w:rsid w:val="008C25C1"/>
    <w:rsid w:val="008C2AF2"/>
    <w:rsid w:val="008C42AA"/>
    <w:rsid w:val="008D3438"/>
    <w:rsid w:val="008D61A8"/>
    <w:rsid w:val="008E23A6"/>
    <w:rsid w:val="008E2A22"/>
    <w:rsid w:val="008E2AE6"/>
    <w:rsid w:val="008E321C"/>
    <w:rsid w:val="008E548D"/>
    <w:rsid w:val="008E57A6"/>
    <w:rsid w:val="008F497C"/>
    <w:rsid w:val="00901A0B"/>
    <w:rsid w:val="00912A0E"/>
    <w:rsid w:val="00912FCC"/>
    <w:rsid w:val="00914A55"/>
    <w:rsid w:val="00920BE3"/>
    <w:rsid w:val="00927F9D"/>
    <w:rsid w:val="0093074C"/>
    <w:rsid w:val="00930917"/>
    <w:rsid w:val="009317D2"/>
    <w:rsid w:val="009355C2"/>
    <w:rsid w:val="009505D0"/>
    <w:rsid w:val="009508D9"/>
    <w:rsid w:val="00950C73"/>
    <w:rsid w:val="0095220E"/>
    <w:rsid w:val="00952AC2"/>
    <w:rsid w:val="00961666"/>
    <w:rsid w:val="009732F0"/>
    <w:rsid w:val="00990308"/>
    <w:rsid w:val="009964D8"/>
    <w:rsid w:val="00996BDF"/>
    <w:rsid w:val="00996CDC"/>
    <w:rsid w:val="009A142F"/>
    <w:rsid w:val="009A7B5C"/>
    <w:rsid w:val="009B0871"/>
    <w:rsid w:val="009B3174"/>
    <w:rsid w:val="009C7C31"/>
    <w:rsid w:val="009D6592"/>
    <w:rsid w:val="009E1F3C"/>
    <w:rsid w:val="009E445E"/>
    <w:rsid w:val="009E683B"/>
    <w:rsid w:val="009E7739"/>
    <w:rsid w:val="009F10DF"/>
    <w:rsid w:val="009F497F"/>
    <w:rsid w:val="009F5822"/>
    <w:rsid w:val="00A0055C"/>
    <w:rsid w:val="00A006D4"/>
    <w:rsid w:val="00A06EF9"/>
    <w:rsid w:val="00A22687"/>
    <w:rsid w:val="00A278F7"/>
    <w:rsid w:val="00A31A48"/>
    <w:rsid w:val="00A36781"/>
    <w:rsid w:val="00A43877"/>
    <w:rsid w:val="00A52465"/>
    <w:rsid w:val="00A5598D"/>
    <w:rsid w:val="00A57291"/>
    <w:rsid w:val="00A610FB"/>
    <w:rsid w:val="00A6123C"/>
    <w:rsid w:val="00A6201C"/>
    <w:rsid w:val="00A65CA8"/>
    <w:rsid w:val="00A66069"/>
    <w:rsid w:val="00A779CB"/>
    <w:rsid w:val="00A83063"/>
    <w:rsid w:val="00A8465D"/>
    <w:rsid w:val="00A8620D"/>
    <w:rsid w:val="00A86E6F"/>
    <w:rsid w:val="00A9209B"/>
    <w:rsid w:val="00A97DB2"/>
    <w:rsid w:val="00AA1928"/>
    <w:rsid w:val="00AA4AE5"/>
    <w:rsid w:val="00AA4CC5"/>
    <w:rsid w:val="00AB32C8"/>
    <w:rsid w:val="00AB410E"/>
    <w:rsid w:val="00AD175B"/>
    <w:rsid w:val="00AD2F9A"/>
    <w:rsid w:val="00AE222D"/>
    <w:rsid w:val="00AE72A7"/>
    <w:rsid w:val="00AF47FA"/>
    <w:rsid w:val="00AF49E2"/>
    <w:rsid w:val="00B1005B"/>
    <w:rsid w:val="00B160DF"/>
    <w:rsid w:val="00B17A87"/>
    <w:rsid w:val="00B30840"/>
    <w:rsid w:val="00B33D11"/>
    <w:rsid w:val="00B3633B"/>
    <w:rsid w:val="00B36E34"/>
    <w:rsid w:val="00B426F3"/>
    <w:rsid w:val="00B44B36"/>
    <w:rsid w:val="00B4590C"/>
    <w:rsid w:val="00B46C7F"/>
    <w:rsid w:val="00B5006D"/>
    <w:rsid w:val="00B50993"/>
    <w:rsid w:val="00B51C29"/>
    <w:rsid w:val="00B52A4F"/>
    <w:rsid w:val="00B621D8"/>
    <w:rsid w:val="00B67D26"/>
    <w:rsid w:val="00B67D91"/>
    <w:rsid w:val="00B73DA4"/>
    <w:rsid w:val="00B74BF8"/>
    <w:rsid w:val="00B77E8A"/>
    <w:rsid w:val="00B84A78"/>
    <w:rsid w:val="00B85934"/>
    <w:rsid w:val="00B93922"/>
    <w:rsid w:val="00B94C75"/>
    <w:rsid w:val="00BA5AED"/>
    <w:rsid w:val="00BB255A"/>
    <w:rsid w:val="00BB2860"/>
    <w:rsid w:val="00BC0620"/>
    <w:rsid w:val="00BC2E40"/>
    <w:rsid w:val="00BC3E5F"/>
    <w:rsid w:val="00BD226A"/>
    <w:rsid w:val="00BD374D"/>
    <w:rsid w:val="00BE5D0B"/>
    <w:rsid w:val="00BF10A7"/>
    <w:rsid w:val="00BF6FDA"/>
    <w:rsid w:val="00C07EC9"/>
    <w:rsid w:val="00C12689"/>
    <w:rsid w:val="00C1419E"/>
    <w:rsid w:val="00C159EF"/>
    <w:rsid w:val="00C25BA1"/>
    <w:rsid w:val="00C30C3A"/>
    <w:rsid w:val="00C3548C"/>
    <w:rsid w:val="00C40399"/>
    <w:rsid w:val="00C54F8E"/>
    <w:rsid w:val="00C56AE0"/>
    <w:rsid w:val="00C62B73"/>
    <w:rsid w:val="00C669D8"/>
    <w:rsid w:val="00C72FA2"/>
    <w:rsid w:val="00C81F7B"/>
    <w:rsid w:val="00C86D0C"/>
    <w:rsid w:val="00C952E0"/>
    <w:rsid w:val="00CA1F85"/>
    <w:rsid w:val="00CA2465"/>
    <w:rsid w:val="00CA2C2A"/>
    <w:rsid w:val="00CB3C5F"/>
    <w:rsid w:val="00CB7DD3"/>
    <w:rsid w:val="00CC28C6"/>
    <w:rsid w:val="00CC3049"/>
    <w:rsid w:val="00CC3D2E"/>
    <w:rsid w:val="00CC4116"/>
    <w:rsid w:val="00CC74D8"/>
    <w:rsid w:val="00CD1BBE"/>
    <w:rsid w:val="00CF75BC"/>
    <w:rsid w:val="00CF7ED7"/>
    <w:rsid w:val="00D02D1A"/>
    <w:rsid w:val="00D10E89"/>
    <w:rsid w:val="00D110AE"/>
    <w:rsid w:val="00D13E40"/>
    <w:rsid w:val="00D14093"/>
    <w:rsid w:val="00D151DB"/>
    <w:rsid w:val="00D152D5"/>
    <w:rsid w:val="00D21E12"/>
    <w:rsid w:val="00D26DC7"/>
    <w:rsid w:val="00D27814"/>
    <w:rsid w:val="00D34D69"/>
    <w:rsid w:val="00D369F4"/>
    <w:rsid w:val="00D374FC"/>
    <w:rsid w:val="00D51537"/>
    <w:rsid w:val="00D541CC"/>
    <w:rsid w:val="00D54C07"/>
    <w:rsid w:val="00D64804"/>
    <w:rsid w:val="00D73759"/>
    <w:rsid w:val="00D83BD5"/>
    <w:rsid w:val="00D83C90"/>
    <w:rsid w:val="00D85738"/>
    <w:rsid w:val="00D9190E"/>
    <w:rsid w:val="00D9217C"/>
    <w:rsid w:val="00D93345"/>
    <w:rsid w:val="00D951B3"/>
    <w:rsid w:val="00D95595"/>
    <w:rsid w:val="00D95671"/>
    <w:rsid w:val="00DA18C0"/>
    <w:rsid w:val="00DA1960"/>
    <w:rsid w:val="00DA47AA"/>
    <w:rsid w:val="00DB5C46"/>
    <w:rsid w:val="00DB71EE"/>
    <w:rsid w:val="00DC0AFB"/>
    <w:rsid w:val="00DD2315"/>
    <w:rsid w:val="00DD3AC3"/>
    <w:rsid w:val="00DD53E6"/>
    <w:rsid w:val="00DD5C36"/>
    <w:rsid w:val="00DE1051"/>
    <w:rsid w:val="00DE1087"/>
    <w:rsid w:val="00DE2484"/>
    <w:rsid w:val="00DE4F9C"/>
    <w:rsid w:val="00DE5728"/>
    <w:rsid w:val="00E01F62"/>
    <w:rsid w:val="00E14ABA"/>
    <w:rsid w:val="00E16AC8"/>
    <w:rsid w:val="00E23406"/>
    <w:rsid w:val="00E2613E"/>
    <w:rsid w:val="00E306E4"/>
    <w:rsid w:val="00E435C9"/>
    <w:rsid w:val="00E50247"/>
    <w:rsid w:val="00E51D5F"/>
    <w:rsid w:val="00E53839"/>
    <w:rsid w:val="00E61E98"/>
    <w:rsid w:val="00E73518"/>
    <w:rsid w:val="00E73FBF"/>
    <w:rsid w:val="00E82961"/>
    <w:rsid w:val="00EA0505"/>
    <w:rsid w:val="00EA1640"/>
    <w:rsid w:val="00EA55A7"/>
    <w:rsid w:val="00EA5647"/>
    <w:rsid w:val="00EB5753"/>
    <w:rsid w:val="00EB7E16"/>
    <w:rsid w:val="00EC3D1C"/>
    <w:rsid w:val="00EC3DE5"/>
    <w:rsid w:val="00ED37F2"/>
    <w:rsid w:val="00EF0D6C"/>
    <w:rsid w:val="00F009A0"/>
    <w:rsid w:val="00F03A0B"/>
    <w:rsid w:val="00F063B8"/>
    <w:rsid w:val="00F254E5"/>
    <w:rsid w:val="00F33464"/>
    <w:rsid w:val="00F33588"/>
    <w:rsid w:val="00F422DB"/>
    <w:rsid w:val="00F5086A"/>
    <w:rsid w:val="00F50B49"/>
    <w:rsid w:val="00F5494D"/>
    <w:rsid w:val="00F55991"/>
    <w:rsid w:val="00F5746C"/>
    <w:rsid w:val="00F653DB"/>
    <w:rsid w:val="00F70094"/>
    <w:rsid w:val="00F703A8"/>
    <w:rsid w:val="00F724F6"/>
    <w:rsid w:val="00F81906"/>
    <w:rsid w:val="00F81F54"/>
    <w:rsid w:val="00F83029"/>
    <w:rsid w:val="00F84DF6"/>
    <w:rsid w:val="00F90030"/>
    <w:rsid w:val="00F9718A"/>
    <w:rsid w:val="00FA1F17"/>
    <w:rsid w:val="00FB38ED"/>
    <w:rsid w:val="00FC030A"/>
    <w:rsid w:val="00FC59B7"/>
    <w:rsid w:val="00FD24A7"/>
    <w:rsid w:val="00FD3C14"/>
    <w:rsid w:val="00FD76A7"/>
    <w:rsid w:val="00FE654C"/>
    <w:rsid w:val="00FF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2FEC14A"/>
  <w15:docId w15:val="{D82118AE-5A44-4C42-878A-A5DFC6A6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5D0"/>
    <w:rPr>
      <w:lang w:val="ru-RU" w:eastAsia="ru-RU"/>
    </w:rPr>
  </w:style>
  <w:style w:type="paragraph" w:styleId="2">
    <w:name w:val="heading 2"/>
    <w:basedOn w:val="a"/>
    <w:next w:val="a"/>
    <w:qFormat/>
    <w:rsid w:val="009505D0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505D0"/>
    <w:pPr>
      <w:spacing w:before="120"/>
      <w:ind w:firstLine="720"/>
      <w:jc w:val="both"/>
    </w:pPr>
    <w:rPr>
      <w:sz w:val="28"/>
    </w:rPr>
  </w:style>
  <w:style w:type="paragraph" w:customStyle="1" w:styleId="FR1">
    <w:name w:val="FR1"/>
    <w:rsid w:val="009505D0"/>
    <w:pPr>
      <w:widowControl w:val="0"/>
      <w:spacing w:before="160" w:line="260" w:lineRule="auto"/>
    </w:pPr>
    <w:rPr>
      <w:rFonts w:ascii="Arial" w:hAnsi="Arial"/>
      <w:snapToGrid w:val="0"/>
      <w:sz w:val="18"/>
      <w:lang w:val="ru-RU" w:eastAsia="ru-RU"/>
    </w:rPr>
  </w:style>
  <w:style w:type="paragraph" w:styleId="3">
    <w:name w:val="Body Text 3"/>
    <w:basedOn w:val="a"/>
    <w:rsid w:val="009505D0"/>
    <w:pPr>
      <w:jc w:val="both"/>
    </w:pPr>
    <w:rPr>
      <w:rFonts w:ascii="Arial" w:hAnsi="Arial"/>
      <w:snapToGrid w:val="0"/>
      <w:sz w:val="24"/>
    </w:rPr>
  </w:style>
  <w:style w:type="paragraph" w:styleId="20">
    <w:name w:val="Body Text 2"/>
    <w:basedOn w:val="a"/>
    <w:rsid w:val="009505D0"/>
    <w:pPr>
      <w:jc w:val="both"/>
    </w:pPr>
    <w:rPr>
      <w:snapToGrid w:val="0"/>
      <w:sz w:val="26"/>
    </w:rPr>
  </w:style>
  <w:style w:type="paragraph" w:styleId="a4">
    <w:name w:val="header"/>
    <w:basedOn w:val="a"/>
    <w:link w:val="a5"/>
    <w:rsid w:val="00032328"/>
    <w:pPr>
      <w:tabs>
        <w:tab w:val="center" w:pos="4536"/>
        <w:tab w:val="right" w:pos="9072"/>
      </w:tabs>
    </w:pPr>
  </w:style>
  <w:style w:type="paragraph" w:styleId="a6">
    <w:name w:val="footer"/>
    <w:basedOn w:val="a"/>
    <w:link w:val="a7"/>
    <w:uiPriority w:val="99"/>
    <w:rsid w:val="00A0055C"/>
    <w:pPr>
      <w:tabs>
        <w:tab w:val="center" w:pos="4677"/>
        <w:tab w:val="right" w:pos="9355"/>
      </w:tabs>
    </w:pPr>
  </w:style>
  <w:style w:type="paragraph" w:styleId="21">
    <w:name w:val="Body Text Indent 2"/>
    <w:basedOn w:val="a"/>
    <w:rsid w:val="00591640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F83029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rsid w:val="005C53F2"/>
    <w:rPr>
      <w:lang w:val="ru-RU"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763ABB"/>
    <w:rPr>
      <w:lang w:val="ru-RU" w:eastAsia="ru-RU"/>
    </w:rPr>
  </w:style>
  <w:style w:type="table" w:styleId="a9">
    <w:name w:val="Table Grid"/>
    <w:basedOn w:val="a1"/>
    <w:uiPriority w:val="39"/>
    <w:rsid w:val="00AE222D"/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E22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B621D8"/>
    <w:rPr>
      <w:color w:val="0563C1"/>
      <w:u w:val="single"/>
    </w:rPr>
  </w:style>
  <w:style w:type="character" w:styleId="ac">
    <w:name w:val="annotation reference"/>
    <w:basedOn w:val="a0"/>
    <w:uiPriority w:val="99"/>
    <w:semiHidden/>
    <w:unhideWhenUsed/>
    <w:rsid w:val="00193F1B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93F1B"/>
    <w:pPr>
      <w:spacing w:after="120"/>
      <w:jc w:val="both"/>
    </w:pPr>
    <w:rPr>
      <w:rFonts w:ascii="Calibri" w:eastAsia="Calibri" w:hAnsi="Calibri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93F1B"/>
    <w:rPr>
      <w:rFonts w:ascii="Calibri" w:eastAsia="Calibri" w:hAnsi="Calibri"/>
      <w:lang w:val="ru-RU"/>
    </w:rPr>
  </w:style>
  <w:style w:type="paragraph" w:styleId="af">
    <w:name w:val="annotation subject"/>
    <w:basedOn w:val="ad"/>
    <w:next w:val="ad"/>
    <w:link w:val="af0"/>
    <w:semiHidden/>
    <w:unhideWhenUsed/>
    <w:rsid w:val="00256B6A"/>
    <w:pPr>
      <w:spacing w:after="0"/>
      <w:jc w:val="left"/>
    </w:pPr>
    <w:rPr>
      <w:rFonts w:ascii="Times New Roman" w:eastAsia="Times New Roman" w:hAnsi="Times New Roman"/>
      <w:b/>
      <w:bCs/>
      <w:lang w:eastAsia="ru-RU"/>
    </w:rPr>
  </w:style>
  <w:style w:type="character" w:customStyle="1" w:styleId="af0">
    <w:name w:val="Тема примечания Знак"/>
    <w:basedOn w:val="ae"/>
    <w:link w:val="af"/>
    <w:semiHidden/>
    <w:rsid w:val="00256B6A"/>
    <w:rPr>
      <w:rFonts w:ascii="Calibri" w:eastAsia="Calibri" w:hAnsi="Calibri"/>
      <w:b/>
      <w:bCs/>
      <w:lang w:val="ru-RU" w:eastAsia="ru-RU"/>
    </w:rPr>
  </w:style>
  <w:style w:type="paragraph" w:styleId="af1">
    <w:name w:val="Body Text"/>
    <w:basedOn w:val="a"/>
    <w:link w:val="af2"/>
    <w:semiHidden/>
    <w:unhideWhenUsed/>
    <w:rsid w:val="002B5C1D"/>
    <w:pPr>
      <w:spacing w:after="120"/>
    </w:pPr>
  </w:style>
  <w:style w:type="character" w:customStyle="1" w:styleId="af2">
    <w:name w:val="Основной текст Знак"/>
    <w:basedOn w:val="a0"/>
    <w:link w:val="af1"/>
    <w:semiHidden/>
    <w:rsid w:val="002B5C1D"/>
    <w:rPr>
      <w:lang w:val="ru-RU" w:eastAsia="ru-RU"/>
    </w:rPr>
  </w:style>
  <w:style w:type="character" w:styleId="af3">
    <w:name w:val="Placeholder Text"/>
    <w:basedOn w:val="a0"/>
    <w:uiPriority w:val="99"/>
    <w:semiHidden/>
    <w:rsid w:val="00FD76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5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2379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009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4758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633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494183">
                                          <w:marLeft w:val="0"/>
                                          <w:marRight w:val="0"/>
                                          <w:marTop w:val="0"/>
                                          <w:marBottom w:val="28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925041">
                                              <w:marLeft w:val="0"/>
                                              <w:marRight w:val="0"/>
                                              <w:marTop w:val="0"/>
                                              <w:marBottom w:val="288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7724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88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0680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88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6188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8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280243">
                                                              <w:marLeft w:val="2"/>
                                                              <w:marRight w:val="2"/>
                                                              <w:marTop w:val="1"/>
                                                              <w:marBottom w:val="1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9885292">
                                                                  <w:marLeft w:val="2"/>
                                                                  <w:marRight w:val="2"/>
                                                                  <w:marTop w:val="1"/>
                                                                  <w:marBottom w:val="1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Corr\BB%20templates\&#1053;&#1086;&#1074;&#1099;&#1077;\&#1041;&#1083;&#1072;&#1085;&#1082;%20&#1055;&#1080;&#1089;&#1100;&#1084;&#1072;%20-%20&#1050;&#1058;&#1050;-&#105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574ED-03E0-467D-9218-ACF154902405}">
  <ds:schemaRefs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79fc42ec-c012-44af-87a1-fd9f3369288e"/>
    <ds:schemaRef ds:uri="http://purl.org/dc/dcmitype/"/>
    <ds:schemaRef ds:uri="http://schemas.microsoft.com/sharepoint/v4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8D3CD3AF-858A-4E2D-B175-CA17AE5C8133}"/>
</file>

<file path=customXml/itemProps3.xml><?xml version="1.0" encoding="utf-8"?>
<ds:datastoreItem xmlns:ds="http://schemas.openxmlformats.org/officeDocument/2006/customXml" ds:itemID="{04C94EE7-E3DE-43F2-9085-6F7995DED6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6C6050-6B6F-44FB-B351-E04C5096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- КТК-Р.dotx</Template>
  <TotalTime>3</TotalTime>
  <Pages>2</Pages>
  <Words>347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Tishechkina, Victoria</dc:creator>
  <cp:lastModifiedBy>tsyd0408</cp:lastModifiedBy>
  <cp:revision>6</cp:revision>
  <cp:lastPrinted>2018-12-13T12:56:00Z</cp:lastPrinted>
  <dcterms:created xsi:type="dcterms:W3CDTF">2023-05-24T08:14:00Z</dcterms:created>
  <dcterms:modified xsi:type="dcterms:W3CDTF">2023-05-24T08:17:00Z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0x010100DDDD85E079DBCA48B0A78D3A7501F9CC</vt:lpwstr>
  </property>
</Properties>
</file>